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DAAD0" w14:textId="21CDEC32" w:rsidR="00BA00AB" w:rsidRDefault="00C128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RYCARDIS</w:t>
      </w:r>
      <w:r>
        <w:rPr>
          <w:rFonts w:cs="Times New Roman"/>
          <w:szCs w:val="24"/>
        </w:rPr>
        <w:t xml:space="preserve">       (fl.1485)</w:t>
      </w:r>
    </w:p>
    <w:p w14:paraId="17E7B007" w14:textId="38863647" w:rsidR="00C1281B" w:rsidRDefault="00C128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</w:t>
      </w:r>
    </w:p>
    <w:p w14:paraId="2DF324A0" w14:textId="77777777" w:rsidR="00C1281B" w:rsidRDefault="00C1281B" w:rsidP="009139A6">
      <w:pPr>
        <w:pStyle w:val="NoSpacing"/>
        <w:rPr>
          <w:rFonts w:cs="Times New Roman"/>
          <w:szCs w:val="24"/>
        </w:rPr>
      </w:pPr>
    </w:p>
    <w:p w14:paraId="5B88D824" w14:textId="77777777" w:rsidR="00C1281B" w:rsidRDefault="00C1281B" w:rsidP="009139A6">
      <w:pPr>
        <w:pStyle w:val="NoSpacing"/>
        <w:rPr>
          <w:rFonts w:cs="Times New Roman"/>
          <w:szCs w:val="24"/>
        </w:rPr>
      </w:pPr>
    </w:p>
    <w:p w14:paraId="3594B408" w14:textId="53CF3542" w:rsidR="00C1281B" w:rsidRDefault="00C128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Jul.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He made his Will.</w:t>
      </w:r>
    </w:p>
    <w:p w14:paraId="26BB792D" w14:textId="77390B76" w:rsidR="00C1281B" w:rsidRDefault="00C128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 PROB 11/7/201)</w:t>
      </w:r>
    </w:p>
    <w:p w14:paraId="6F20B0D7" w14:textId="77777777" w:rsidR="00C1281B" w:rsidRDefault="00C1281B" w:rsidP="009139A6">
      <w:pPr>
        <w:pStyle w:val="NoSpacing"/>
        <w:rPr>
          <w:rFonts w:cs="Times New Roman"/>
          <w:szCs w:val="24"/>
        </w:rPr>
      </w:pPr>
    </w:p>
    <w:p w14:paraId="6236DE9E" w14:textId="77777777" w:rsidR="00C1281B" w:rsidRDefault="00C1281B" w:rsidP="009139A6">
      <w:pPr>
        <w:pStyle w:val="NoSpacing"/>
        <w:rPr>
          <w:rFonts w:cs="Times New Roman"/>
          <w:szCs w:val="24"/>
        </w:rPr>
      </w:pPr>
    </w:p>
    <w:p w14:paraId="24B86AD3" w14:textId="5A48E9EE" w:rsidR="00C1281B" w:rsidRPr="00C1281B" w:rsidRDefault="00C128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November 2023</w:t>
      </w:r>
    </w:p>
    <w:sectPr w:rsidR="00C1281B" w:rsidRPr="00C128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92C5" w14:textId="77777777" w:rsidR="00C1281B" w:rsidRDefault="00C1281B" w:rsidP="009139A6">
      <w:r>
        <w:separator/>
      </w:r>
    </w:p>
  </w:endnote>
  <w:endnote w:type="continuationSeparator" w:id="0">
    <w:p w14:paraId="2986AB70" w14:textId="77777777" w:rsidR="00C1281B" w:rsidRDefault="00C128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3F5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390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BA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EC48E" w14:textId="77777777" w:rsidR="00C1281B" w:rsidRDefault="00C1281B" w:rsidP="009139A6">
      <w:r>
        <w:separator/>
      </w:r>
    </w:p>
  </w:footnote>
  <w:footnote w:type="continuationSeparator" w:id="0">
    <w:p w14:paraId="1EDB6FE7" w14:textId="77777777" w:rsidR="00C1281B" w:rsidRDefault="00C128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F7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A2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D5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1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281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598D4"/>
  <w15:chartTrackingRefBased/>
  <w15:docId w15:val="{D9B0D710-E230-48E2-AEBD-555B9A3E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2023-11-20T08:37:00Z</dcterms:created>
  <dcterms:modified xsi:type="dcterms:W3CDTF">2023-11-20T08:38:00Z</dcterms:modified>
</cp:coreProperties>
</file>